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BB4" w:rsidRPr="00D33BB4" w:rsidRDefault="00D33BB4" w:rsidP="00D33B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3BB4">
        <w:rPr>
          <w:rFonts w:ascii="Times New Roman" w:hAnsi="Times New Roman" w:cs="Times New Roman"/>
          <w:sz w:val="24"/>
          <w:szCs w:val="24"/>
          <w:u w:val="single"/>
        </w:rPr>
        <w:t>Thomas MEDLE, the elder</w:t>
      </w:r>
      <w:r w:rsidRPr="00D33BB4">
        <w:rPr>
          <w:rFonts w:ascii="Times New Roman" w:hAnsi="Times New Roman" w:cs="Times New Roman"/>
          <w:sz w:val="24"/>
          <w:szCs w:val="24"/>
        </w:rPr>
        <w:t xml:space="preserve">      (fl.1509-10)</w:t>
      </w:r>
    </w:p>
    <w:p w:rsidR="00D33BB4" w:rsidRPr="00D33BB4" w:rsidRDefault="00D33BB4" w:rsidP="00D33B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3BB4">
        <w:rPr>
          <w:rFonts w:ascii="Times New Roman" w:hAnsi="Times New Roman" w:cs="Times New Roman"/>
          <w:sz w:val="24"/>
          <w:szCs w:val="24"/>
        </w:rPr>
        <w:t>of Folkestone, Kent.</w:t>
      </w:r>
    </w:p>
    <w:p w:rsidR="00D33BB4" w:rsidRPr="00D33BB4" w:rsidRDefault="00D33BB4" w:rsidP="00D33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BB4" w:rsidRPr="00D33BB4" w:rsidRDefault="00D33BB4" w:rsidP="00D33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BB4" w:rsidRPr="00D33BB4" w:rsidRDefault="00D33BB4" w:rsidP="00D33B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3BB4">
        <w:rPr>
          <w:rFonts w:ascii="Times New Roman" w:hAnsi="Times New Roman" w:cs="Times New Roman"/>
          <w:sz w:val="24"/>
          <w:szCs w:val="24"/>
        </w:rPr>
        <w:t xml:space="preserve">       1509-10</w:t>
      </w:r>
      <w:r w:rsidRPr="00D33BB4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D33BB4" w:rsidRPr="00D33BB4" w:rsidRDefault="00D33BB4" w:rsidP="00D33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BB4" w:rsidRPr="00D33BB4" w:rsidRDefault="00D33BB4" w:rsidP="00D33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BB4" w:rsidRPr="00D33BB4" w:rsidRDefault="00D33BB4" w:rsidP="00D33B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3BB4"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BB4" w:rsidRDefault="00D33BB4" w:rsidP="00564E3C">
      <w:pPr>
        <w:spacing w:after="0" w:line="240" w:lineRule="auto"/>
      </w:pPr>
      <w:r>
        <w:separator/>
      </w:r>
    </w:p>
  </w:endnote>
  <w:endnote w:type="continuationSeparator" w:id="0">
    <w:p w:rsidR="00D33BB4" w:rsidRDefault="00D33BB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33BB4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BB4" w:rsidRDefault="00D33BB4" w:rsidP="00564E3C">
      <w:pPr>
        <w:spacing w:after="0" w:line="240" w:lineRule="auto"/>
      </w:pPr>
      <w:r>
        <w:separator/>
      </w:r>
    </w:p>
  </w:footnote>
  <w:footnote w:type="continuationSeparator" w:id="0">
    <w:p w:rsidR="00D33BB4" w:rsidRDefault="00D33BB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BB4"/>
    <w:rsid w:val="00372DC6"/>
    <w:rsid w:val="00564E3C"/>
    <w:rsid w:val="0064591D"/>
    <w:rsid w:val="00D33BB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F97FC5-0B23-4B50-81B6-2D05F8745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2015-12-16T22:02:00Z</dcterms:created>
  <dcterms:modified xsi:type="dcterms:W3CDTF">2015-12-16T22:03:00Z</dcterms:modified>
</cp:coreProperties>
</file>